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18B04F" w14:textId="77777777" w:rsidR="0071213F" w:rsidRDefault="0071213F" w:rsidP="0071213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OLYVER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fl.1415)</w:t>
      </w:r>
    </w:p>
    <w:p w14:paraId="6A309C0A" w14:textId="77777777" w:rsidR="0071213F" w:rsidRDefault="0071213F" w:rsidP="0071213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Beverley. Miller.</w:t>
      </w:r>
    </w:p>
    <w:p w14:paraId="65DF2790" w14:textId="77777777" w:rsidR="0071213F" w:rsidRDefault="0071213F" w:rsidP="0071213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CFDA9C9" w14:textId="77777777" w:rsidR="0071213F" w:rsidRDefault="0071213F" w:rsidP="0071213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A676221" w14:textId="77777777" w:rsidR="0071213F" w:rsidRDefault="0071213F" w:rsidP="0071213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1415</w:t>
      </w:r>
      <w:r>
        <w:rPr>
          <w:rFonts w:ascii="Times New Roman" w:hAnsi="Times New Roman" w:cs="Times New Roman"/>
          <w:sz w:val="24"/>
          <w:szCs w:val="24"/>
        </w:rPr>
        <w:tab/>
        <w:t>William Wilton of Beverley(q.v.) brought a plaint of debt against him, Robert</w:t>
      </w:r>
    </w:p>
    <w:p w14:paraId="1B2C6B3A" w14:textId="77777777" w:rsidR="0071213F" w:rsidRDefault="0071213F" w:rsidP="0071213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Newark of Beverley(q.v.), Robert Watton of Beverley(q.v.), William Stedman</w:t>
      </w:r>
    </w:p>
    <w:p w14:paraId="121A3E61" w14:textId="77777777" w:rsidR="0071213F" w:rsidRDefault="0071213F" w:rsidP="0071213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of Hull(q.v.),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Whasse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Beverley(q.v.),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Wode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</w:t>
      </w:r>
    </w:p>
    <w:p w14:paraId="13D7CC75" w14:textId="77777777" w:rsidR="0071213F" w:rsidRDefault="0071213F" w:rsidP="0071213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Beverley and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Katerinson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Beverley.</w:t>
      </w:r>
    </w:p>
    <w:p w14:paraId="58CB6757" w14:textId="77777777" w:rsidR="0071213F" w:rsidRDefault="0071213F" w:rsidP="0071213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08295E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https://waalt.uh.edu/index.php/CP40/618:_K-Z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0E484F59" w14:textId="77777777" w:rsidR="0071213F" w:rsidRDefault="0071213F" w:rsidP="0071213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718BB8A" w14:textId="77777777" w:rsidR="0071213F" w:rsidRDefault="0071213F" w:rsidP="0071213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ADF4511" w14:textId="77777777" w:rsidR="0071213F" w:rsidRDefault="0071213F" w:rsidP="0071213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May 2022</w:t>
      </w:r>
    </w:p>
    <w:p w14:paraId="1D7114E0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8DC6CD" w14:textId="77777777" w:rsidR="0071213F" w:rsidRDefault="0071213F" w:rsidP="009139A6">
      <w:r>
        <w:separator/>
      </w:r>
    </w:p>
  </w:endnote>
  <w:endnote w:type="continuationSeparator" w:id="0">
    <w:p w14:paraId="4F75D372" w14:textId="77777777" w:rsidR="0071213F" w:rsidRDefault="0071213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B3AF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C46F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9963F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3A8602" w14:textId="77777777" w:rsidR="0071213F" w:rsidRDefault="0071213F" w:rsidP="009139A6">
      <w:r>
        <w:separator/>
      </w:r>
    </w:p>
  </w:footnote>
  <w:footnote w:type="continuationSeparator" w:id="0">
    <w:p w14:paraId="7F053A30" w14:textId="77777777" w:rsidR="0071213F" w:rsidRDefault="0071213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9457F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9843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2818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13F"/>
    <w:rsid w:val="000666E0"/>
    <w:rsid w:val="002510B7"/>
    <w:rsid w:val="005C130B"/>
    <w:rsid w:val="0071213F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C7A24"/>
  <w15:chartTrackingRefBased/>
  <w15:docId w15:val="{AC8505E8-A9EB-4D89-B4C9-00B3DC606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71213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18:_K-Z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67</Words>
  <Characters>387</Characters>
  <Application>Microsoft Office Word</Application>
  <DocSecurity>0</DocSecurity>
  <Lines>3</Lines>
  <Paragraphs>1</Paragraphs>
  <ScaleCrop>false</ScaleCrop>
  <Company/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2022-05-13T07:33:00Z</dcterms:created>
  <dcterms:modified xsi:type="dcterms:W3CDTF">2022-05-13T07:33:00Z</dcterms:modified>
</cp:coreProperties>
</file>